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C3CE4" w14:textId="77777777" w:rsidR="00882595" w:rsidRDefault="00882595" w:rsidP="0088259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RUSSELL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978EF8A" w14:textId="77777777" w:rsidR="00882595" w:rsidRDefault="00882595" w:rsidP="00882595">
      <w:pPr>
        <w:pStyle w:val="NoSpacing"/>
        <w:jc w:val="both"/>
        <w:rPr>
          <w:rFonts w:cs="Times New Roman"/>
          <w:szCs w:val="24"/>
        </w:rPr>
      </w:pPr>
    </w:p>
    <w:p w14:paraId="4F8A4C83" w14:textId="77777777" w:rsidR="00882595" w:rsidRDefault="00882595" w:rsidP="00882595">
      <w:pPr>
        <w:pStyle w:val="NoSpacing"/>
        <w:jc w:val="both"/>
        <w:rPr>
          <w:rFonts w:cs="Times New Roman"/>
          <w:szCs w:val="24"/>
        </w:rPr>
      </w:pPr>
    </w:p>
    <w:p w14:paraId="07A60D18" w14:textId="77777777" w:rsidR="00882595" w:rsidRDefault="00882595" w:rsidP="0088259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Thomas </w:t>
      </w:r>
      <w:proofErr w:type="spellStart"/>
      <w:r>
        <w:rPr>
          <w:rFonts w:cs="Times New Roman"/>
          <w:szCs w:val="24"/>
        </w:rPr>
        <w:t>Gardyner</w:t>
      </w:r>
      <w:proofErr w:type="spellEnd"/>
      <w:r>
        <w:rPr>
          <w:rFonts w:cs="Times New Roman"/>
          <w:szCs w:val="24"/>
        </w:rPr>
        <w:t xml:space="preserve"> of Brooks in Chesham</w:t>
      </w:r>
    </w:p>
    <w:p w14:paraId="0850FA7C" w14:textId="77777777" w:rsidR="00882595" w:rsidRDefault="00882595" w:rsidP="0088259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Higham(q.v.).</w:t>
      </w:r>
    </w:p>
    <w:p w14:paraId="25A61355" w14:textId="77777777" w:rsidR="00882595" w:rsidRDefault="00882595" w:rsidP="0088259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F4064C4" w14:textId="77777777" w:rsidR="00882595" w:rsidRDefault="00882595" w:rsidP="00882595">
      <w:pPr>
        <w:pStyle w:val="NoSpacing"/>
        <w:jc w:val="both"/>
        <w:rPr>
          <w:rFonts w:cs="Times New Roman"/>
          <w:szCs w:val="24"/>
        </w:rPr>
      </w:pPr>
    </w:p>
    <w:p w14:paraId="14669896" w14:textId="77777777" w:rsidR="00882595" w:rsidRDefault="00882595" w:rsidP="00882595">
      <w:pPr>
        <w:pStyle w:val="NoSpacing"/>
        <w:jc w:val="both"/>
        <w:rPr>
          <w:rFonts w:cs="Times New Roman"/>
          <w:szCs w:val="24"/>
        </w:rPr>
      </w:pPr>
    </w:p>
    <w:p w14:paraId="3EF85CD4" w14:textId="77777777" w:rsidR="00882595" w:rsidRDefault="00882595" w:rsidP="0088259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24 January 2024</w:t>
      </w:r>
    </w:p>
    <w:p w14:paraId="36B937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6F790" w14:textId="77777777" w:rsidR="00882595" w:rsidRDefault="00882595" w:rsidP="009139A6">
      <w:r>
        <w:separator/>
      </w:r>
    </w:p>
  </w:endnote>
  <w:endnote w:type="continuationSeparator" w:id="0">
    <w:p w14:paraId="166C2C54" w14:textId="77777777" w:rsidR="00882595" w:rsidRDefault="008825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70C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71E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1EA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177FC" w14:textId="77777777" w:rsidR="00882595" w:rsidRDefault="00882595" w:rsidP="009139A6">
      <w:r>
        <w:separator/>
      </w:r>
    </w:p>
  </w:footnote>
  <w:footnote w:type="continuationSeparator" w:id="0">
    <w:p w14:paraId="0CEB5679" w14:textId="77777777" w:rsidR="00882595" w:rsidRDefault="008825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613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D1B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F39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595"/>
    <w:rsid w:val="000666E0"/>
    <w:rsid w:val="002510B7"/>
    <w:rsid w:val="00270799"/>
    <w:rsid w:val="005C130B"/>
    <w:rsid w:val="00826F5C"/>
    <w:rsid w:val="00882595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335B8"/>
  <w15:chartTrackingRefBased/>
  <w15:docId w15:val="{A49F5C70-0709-4B29-BF50-5638A7A6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825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2024-03-11T22:02:00Z</dcterms:created>
  <dcterms:modified xsi:type="dcterms:W3CDTF">2024-03-11T22:02:00Z</dcterms:modified>
</cp:coreProperties>
</file>